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E3" w:rsidRPr="00C94327" w:rsidRDefault="00C2499F" w:rsidP="006957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203C_</w:t>
            </w:r>
            <w:r w:rsidR="00C94327">
              <w:rPr>
                <w:b/>
                <w:sz w:val="26"/>
                <w:szCs w:val="26"/>
              </w:rPr>
              <w:t>216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95730" w:rsidRDefault="0069573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2317152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2499F">
        <w:rPr>
          <w:b/>
          <w:sz w:val="26"/>
          <w:szCs w:val="26"/>
        </w:rPr>
        <w:t>(</w:t>
      </w:r>
      <w:r w:rsidR="00695730" w:rsidRPr="00695730">
        <w:rPr>
          <w:b/>
          <w:sz w:val="26"/>
          <w:szCs w:val="26"/>
        </w:rPr>
        <w:t>Крепление подкоса У52 20.0027.09.02</w:t>
      </w:r>
      <w:r w:rsidR="00C2499F">
        <w:rPr>
          <w:b/>
          <w:sz w:val="26"/>
          <w:szCs w:val="26"/>
        </w:rPr>
        <w:t>)</w:t>
      </w:r>
      <w:r w:rsidR="007D200B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D200B">
        <w:rPr>
          <w:b/>
          <w:sz w:val="26"/>
          <w:szCs w:val="26"/>
          <w:u w:val="single"/>
        </w:rPr>
        <w:t>203</w:t>
      </w:r>
      <w:r w:rsidR="00F115B9" w:rsidRPr="007D200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95730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695730">
        <w:rPr>
          <w:sz w:val="24"/>
          <w:szCs w:val="24"/>
        </w:rPr>
        <w:t xml:space="preserve">Технические требования, характеристики </w:t>
      </w:r>
      <w:r w:rsidR="00D601A5" w:rsidRPr="00695730">
        <w:rPr>
          <w:sz w:val="24"/>
          <w:szCs w:val="24"/>
        </w:rPr>
        <w:t>траверс</w:t>
      </w:r>
      <w:r w:rsidR="004F4E9E" w:rsidRPr="00695730">
        <w:rPr>
          <w:sz w:val="24"/>
          <w:szCs w:val="24"/>
        </w:rPr>
        <w:t xml:space="preserve"> должны соответствовать </w:t>
      </w:r>
      <w:r w:rsidR="001759FB" w:rsidRPr="00695730">
        <w:rPr>
          <w:sz w:val="24"/>
          <w:szCs w:val="24"/>
        </w:rPr>
        <w:t>требованиям</w:t>
      </w:r>
      <w:r w:rsidR="006504ED" w:rsidRPr="00695730">
        <w:rPr>
          <w:sz w:val="24"/>
          <w:szCs w:val="24"/>
        </w:rPr>
        <w:t xml:space="preserve"> </w:t>
      </w:r>
      <w:bookmarkStart w:id="0" w:name="Поле4"/>
      <w:r w:rsidR="00AE335C">
        <w:rPr>
          <w:sz w:val="24"/>
          <w:szCs w:val="24"/>
        </w:rPr>
        <w:t>Т</w:t>
      </w:r>
      <w:r w:rsidR="00695730" w:rsidRPr="00695730">
        <w:rPr>
          <w:sz w:val="24"/>
          <w:szCs w:val="24"/>
        </w:rPr>
        <w:t>и</w:t>
      </w:r>
      <w:r w:rsidR="00F66B11" w:rsidRPr="00695730">
        <w:rPr>
          <w:sz w:val="24"/>
          <w:szCs w:val="24"/>
        </w:rPr>
        <w:t xml:space="preserve">пового проекта </w:t>
      </w:r>
      <w:bookmarkEnd w:id="0"/>
      <w:r w:rsidR="00695730" w:rsidRPr="00695730">
        <w:rPr>
          <w:sz w:val="24"/>
          <w:szCs w:val="24"/>
        </w:rPr>
        <w:t>20.0027.09.02</w:t>
      </w:r>
      <w:r w:rsidR="00D830C3" w:rsidRPr="00695730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D200B" w:rsidRPr="00695730" w:rsidRDefault="007D200B" w:rsidP="007D20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95730"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D200B" w:rsidRPr="00695730" w:rsidRDefault="007D200B" w:rsidP="007D200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95730">
        <w:rPr>
          <w:sz w:val="24"/>
          <w:szCs w:val="24"/>
        </w:rPr>
        <w:t>- продукция должна быть новой, ранее не использованной;</w:t>
      </w:r>
    </w:p>
    <w:p w:rsidR="007D200B" w:rsidRPr="00695730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D200B" w:rsidRPr="00695730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D200B" w:rsidRPr="00695730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D200B" w:rsidRPr="00695730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1073D">
        <w:rPr>
          <w:sz w:val="24"/>
          <w:szCs w:val="24"/>
        </w:rPr>
        <w:t>П</w:t>
      </w:r>
      <w:r w:rsidRPr="00695730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D200B" w:rsidRPr="00695730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1073D">
        <w:rPr>
          <w:sz w:val="24"/>
          <w:szCs w:val="24"/>
        </w:rPr>
        <w:t>П</w:t>
      </w:r>
      <w:r w:rsidRPr="0069573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7D200B" w:rsidRPr="00695730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1073D">
        <w:rPr>
          <w:sz w:val="24"/>
          <w:szCs w:val="24"/>
        </w:rPr>
        <w:t>П</w:t>
      </w:r>
      <w:r w:rsidRPr="00695730">
        <w:rPr>
          <w:sz w:val="24"/>
          <w:szCs w:val="24"/>
        </w:rPr>
        <w:t>АО «Россети»;</w:t>
      </w:r>
    </w:p>
    <w:p w:rsidR="007D200B" w:rsidRPr="00695730" w:rsidRDefault="007D200B" w:rsidP="007D200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7D200B" w:rsidRPr="00695730" w:rsidRDefault="007D200B" w:rsidP="007D200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695730"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D200B" w:rsidRPr="00695730" w:rsidRDefault="007D200B" w:rsidP="002671FB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 w:rsidRPr="00695730">
        <w:rPr>
          <w:sz w:val="24"/>
          <w:szCs w:val="24"/>
        </w:rPr>
        <w:tab/>
      </w:r>
      <w:r w:rsidRPr="00695730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</w:t>
      </w:r>
      <w:r w:rsidR="0031073D">
        <w:rPr>
          <w:sz w:val="24"/>
          <w:szCs w:val="24"/>
        </w:rPr>
        <w:t>П</w:t>
      </w:r>
      <w:r w:rsidRPr="00695730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69573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D200B" w:rsidRPr="00695730" w:rsidRDefault="007D200B" w:rsidP="002671FB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7D200B" w:rsidRPr="00695730" w:rsidRDefault="00832CD2" w:rsidP="007D200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95730">
        <w:rPr>
          <w:sz w:val="24"/>
          <w:szCs w:val="24"/>
        </w:rPr>
        <w:t>Типово</w:t>
      </w:r>
      <w:r w:rsidR="00AE335C">
        <w:rPr>
          <w:sz w:val="24"/>
          <w:szCs w:val="24"/>
        </w:rPr>
        <w:t>го</w:t>
      </w:r>
      <w:r w:rsidRPr="00695730">
        <w:rPr>
          <w:sz w:val="24"/>
          <w:szCs w:val="24"/>
        </w:rPr>
        <w:t xml:space="preserve"> проект</w:t>
      </w:r>
      <w:r w:rsidR="00AE335C">
        <w:rPr>
          <w:sz w:val="24"/>
          <w:szCs w:val="24"/>
        </w:rPr>
        <w:t>а</w:t>
      </w:r>
      <w:r w:rsidRPr="00695730">
        <w:rPr>
          <w:sz w:val="24"/>
          <w:szCs w:val="24"/>
        </w:rPr>
        <w:t xml:space="preserve"> </w:t>
      </w:r>
      <w:r w:rsidR="00AE335C" w:rsidRPr="00695730">
        <w:rPr>
          <w:sz w:val="24"/>
          <w:szCs w:val="24"/>
        </w:rPr>
        <w:t>20.0027.09.02</w:t>
      </w:r>
      <w:r w:rsidR="007D200B" w:rsidRPr="00695730">
        <w:rPr>
          <w:sz w:val="24"/>
          <w:szCs w:val="24"/>
        </w:rPr>
        <w:t>;</w:t>
      </w:r>
    </w:p>
    <w:p w:rsidR="007D200B" w:rsidRPr="00695730" w:rsidRDefault="007D200B" w:rsidP="007D200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9573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D200B" w:rsidRPr="00695730" w:rsidRDefault="007D200B" w:rsidP="007D200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695730">
        <w:rPr>
          <w:sz w:val="24"/>
          <w:szCs w:val="24"/>
        </w:rPr>
        <w:t>2.4. Упаковка, транспортирование, условия и сроки хранения.</w:t>
      </w:r>
    </w:p>
    <w:p w:rsidR="007D200B" w:rsidRPr="00695730" w:rsidRDefault="007D200B" w:rsidP="007D200B">
      <w:pPr>
        <w:spacing w:line="276" w:lineRule="auto"/>
        <w:ind w:firstLine="709"/>
        <w:rPr>
          <w:sz w:val="24"/>
          <w:szCs w:val="24"/>
        </w:rPr>
      </w:pPr>
      <w:r w:rsidRPr="00695730"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D200B" w:rsidRPr="00695730" w:rsidRDefault="007D200B" w:rsidP="007D200B">
      <w:pPr>
        <w:spacing w:line="276" w:lineRule="auto"/>
        <w:ind w:firstLine="709"/>
        <w:rPr>
          <w:sz w:val="24"/>
          <w:szCs w:val="24"/>
        </w:rPr>
      </w:pPr>
      <w:r w:rsidRPr="00695730"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7D200B" w:rsidRPr="00695730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5730"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D200B" w:rsidRPr="00695730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695730"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7D200B" w:rsidRPr="00695730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5730"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7D200B" w:rsidRPr="00695730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5730">
        <w:rPr>
          <w:szCs w:val="24"/>
        </w:rPr>
        <w:t>2.6. Срок изготовления траверс должен быть не более полугода от момента поставки.</w:t>
      </w:r>
    </w:p>
    <w:p w:rsidR="007D200B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D200B" w:rsidRPr="00695730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D200B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D200B" w:rsidRPr="00695730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5730">
        <w:rPr>
          <w:szCs w:val="24"/>
        </w:rPr>
        <w:t xml:space="preserve">В комплект поставки траверс должны входить документы: </w:t>
      </w:r>
    </w:p>
    <w:p w:rsidR="007D200B" w:rsidRPr="00695730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5730">
        <w:rPr>
          <w:szCs w:val="24"/>
        </w:rPr>
        <w:t>- паспорт по нормативной документации, утвержденной в установленном порядке;</w:t>
      </w:r>
    </w:p>
    <w:p w:rsidR="007D200B" w:rsidRPr="00695730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573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D200B" w:rsidRPr="00695730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lastRenderedPageBreak/>
        <w:t>- сертификат соответствия и свидетельство о приемке на поставляемую продукцию, на русском языке.</w:t>
      </w:r>
    </w:p>
    <w:p w:rsidR="007D200B" w:rsidRPr="00695730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0A77F3">
        <w:rPr>
          <w:sz w:val="24"/>
          <w:szCs w:val="24"/>
        </w:rPr>
        <w:t>4</w:t>
      </w:r>
      <w:r w:rsidRPr="00695730"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7D200B" w:rsidRPr="00695730" w:rsidRDefault="007D200B" w:rsidP="007D20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Маркировка траверс производится непос</w:t>
      </w:r>
      <w:bookmarkStart w:id="1" w:name="_GoBack"/>
      <w:bookmarkEnd w:id="1"/>
      <w:r w:rsidRPr="00695730">
        <w:rPr>
          <w:sz w:val="24"/>
          <w:szCs w:val="24"/>
        </w:rPr>
        <w:t>редственно на изделии или ярлыке.</w:t>
      </w:r>
    </w:p>
    <w:p w:rsidR="007D200B" w:rsidRPr="00695730" w:rsidRDefault="007D200B" w:rsidP="007D20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7D200B" w:rsidRDefault="007D200B" w:rsidP="007D200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D200B" w:rsidRDefault="007D200B" w:rsidP="00832CD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D200B" w:rsidRPr="00695730" w:rsidRDefault="007D200B" w:rsidP="007D20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95730"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31073D">
        <w:rPr>
          <w:szCs w:val="24"/>
        </w:rPr>
        <w:t>П</w:t>
      </w:r>
      <w:r w:rsidRPr="00695730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7D200B" w:rsidRPr="00695730" w:rsidRDefault="007D200B" w:rsidP="007D20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9573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E10" w:rsidRDefault="00CA2E10">
      <w:r>
        <w:separator/>
      </w:r>
    </w:p>
  </w:endnote>
  <w:endnote w:type="continuationSeparator" w:id="0">
    <w:p w:rsidR="00CA2E10" w:rsidRDefault="00CA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E10" w:rsidRDefault="00CA2E10">
      <w:r>
        <w:separator/>
      </w:r>
    </w:p>
  </w:footnote>
  <w:footnote w:type="continuationSeparator" w:id="0">
    <w:p w:rsidR="00CA2E10" w:rsidRDefault="00CA2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0C8089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B1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A77F3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2CED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273F3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1FB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97EEC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3D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4DA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E24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45EC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6C06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4ED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4AE"/>
    <w:rsid w:val="00691E00"/>
    <w:rsid w:val="00694386"/>
    <w:rsid w:val="00695730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99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0B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5A24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14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CD2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06E3"/>
    <w:rsid w:val="00850E41"/>
    <w:rsid w:val="00853BF9"/>
    <w:rsid w:val="008546A6"/>
    <w:rsid w:val="008561B8"/>
    <w:rsid w:val="0085688F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4F1A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35C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0FA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99F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70F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327"/>
    <w:rsid w:val="00C947B3"/>
    <w:rsid w:val="00C94BA4"/>
    <w:rsid w:val="00C9764E"/>
    <w:rsid w:val="00CA1F26"/>
    <w:rsid w:val="00CA2E10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0C3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3B8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B11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96A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601C57-3962-40B2-B41E-82750C792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AE2B34-D637-4479-8BAB-18FC9B688195}"/>
</file>

<file path=customXml/itemProps2.xml><?xml version="1.0" encoding="utf-8"?>
<ds:datastoreItem xmlns:ds="http://schemas.openxmlformats.org/officeDocument/2006/customXml" ds:itemID="{BA4F76A1-A8C2-41B7-8E32-99F83B5E3EAA}"/>
</file>

<file path=customXml/itemProps3.xml><?xml version="1.0" encoding="utf-8"?>
<ds:datastoreItem xmlns:ds="http://schemas.openxmlformats.org/officeDocument/2006/customXml" ds:itemID="{5A5B3E47-198B-45D3-B546-117FE8F5610A}"/>
</file>

<file path=customXml/itemProps4.xml><?xml version="1.0" encoding="utf-8"?>
<ds:datastoreItem xmlns:ds="http://schemas.openxmlformats.org/officeDocument/2006/customXml" ds:itemID="{E87C8781-0F78-46FB-88E6-9D3AA3EC342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8</TotalTime>
  <Pages>3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6</cp:revision>
  <cp:lastPrinted>2010-09-30T13:29:00Z</cp:lastPrinted>
  <dcterms:created xsi:type="dcterms:W3CDTF">2016-02-24T16:16:00Z</dcterms:created>
  <dcterms:modified xsi:type="dcterms:W3CDTF">2016-02-25T14:04:00Z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